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37AA40F1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7C69A1CB" w14:textId="77777777" w:rsidR="00CC3FF3" w:rsidRPr="00935092" w:rsidRDefault="00CC3FF3" w:rsidP="00CC3F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37AA40F1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7C69A1CB" w14:textId="77777777" w:rsidR="00CC3FF3" w:rsidRPr="00935092" w:rsidRDefault="00CC3FF3" w:rsidP="00CC3F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70A49F99" w14:textId="7B2660E2" w:rsidR="009A28ED" w:rsidRDefault="0016777D" w:rsidP="009A28ED">
      <w:pPr>
        <w:jc w:val="center"/>
        <w:rPr>
          <w:rFonts w:ascii="Arial" w:hAnsi="Arial" w:cs="Arial"/>
          <w:b/>
          <w:sz w:val="24"/>
          <w:szCs w:val="40"/>
        </w:rPr>
      </w:pPr>
      <w:r w:rsidRPr="0016777D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ELECCIONES DE DIRECTORES DE DEPARTAMENTOS ACADÉMICOS</w:t>
      </w:r>
      <w:r w:rsidR="009E7B39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202</w:t>
      </w:r>
      <w:r w:rsidR="00CC3FF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49B1FD81" w14:textId="23AAF5CE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0B7B1E36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CC3FF3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544A4003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264BB2EC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143C4C75" w:rsidR="00B332D2" w:rsidRDefault="0043414D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31CBE8CA" w:rsidR="008E499D" w:rsidRPr="00E60002" w:rsidRDefault="00C23DF7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31CBE8CA" w:rsidR="008E499D" w:rsidRPr="00E60002" w:rsidRDefault="00C23DF7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7228" w14:textId="77777777" w:rsidR="006F153C" w:rsidRDefault="006F153C" w:rsidP="005D3A40">
      <w:pPr>
        <w:spacing w:after="0" w:line="240" w:lineRule="auto"/>
      </w:pPr>
      <w:r>
        <w:separator/>
      </w:r>
    </w:p>
  </w:endnote>
  <w:endnote w:type="continuationSeparator" w:id="0">
    <w:p w14:paraId="56E5608E" w14:textId="77777777" w:rsidR="006F153C" w:rsidRDefault="006F153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99BD" w14:textId="77777777" w:rsidR="006F153C" w:rsidRDefault="006F153C" w:rsidP="005D3A40">
      <w:pPr>
        <w:spacing w:after="0" w:line="240" w:lineRule="auto"/>
      </w:pPr>
      <w:r>
        <w:separator/>
      </w:r>
    </w:p>
  </w:footnote>
  <w:footnote w:type="continuationSeparator" w:id="0">
    <w:p w14:paraId="463B14F4" w14:textId="77777777" w:rsidR="006F153C" w:rsidRDefault="006F153C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99">
    <w:abstractNumId w:val="3"/>
  </w:num>
  <w:num w:numId="2" w16cid:durableId="2060206564">
    <w:abstractNumId w:val="4"/>
  </w:num>
  <w:num w:numId="3" w16cid:durableId="171720894">
    <w:abstractNumId w:val="2"/>
  </w:num>
  <w:num w:numId="4" w16cid:durableId="1411585574">
    <w:abstractNumId w:val="1"/>
  </w:num>
  <w:num w:numId="5" w16cid:durableId="42102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6777D"/>
    <w:rsid w:val="00184097"/>
    <w:rsid w:val="00190F5C"/>
    <w:rsid w:val="00191225"/>
    <w:rsid w:val="00191D20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2B01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D7259"/>
    <w:rsid w:val="006E02BD"/>
    <w:rsid w:val="006E08BA"/>
    <w:rsid w:val="006F153C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C33E6"/>
    <w:rsid w:val="00C0711C"/>
    <w:rsid w:val="00C23DF7"/>
    <w:rsid w:val="00C245A6"/>
    <w:rsid w:val="00C30924"/>
    <w:rsid w:val="00C371BF"/>
    <w:rsid w:val="00C47443"/>
    <w:rsid w:val="00C63577"/>
    <w:rsid w:val="00C65B51"/>
    <w:rsid w:val="00C6797D"/>
    <w:rsid w:val="00C809BA"/>
    <w:rsid w:val="00C95162"/>
    <w:rsid w:val="00C96DFB"/>
    <w:rsid w:val="00CA3E8D"/>
    <w:rsid w:val="00CA3EFA"/>
    <w:rsid w:val="00CB27C5"/>
    <w:rsid w:val="00CC3FF3"/>
    <w:rsid w:val="00CF2DE6"/>
    <w:rsid w:val="00CF3D45"/>
    <w:rsid w:val="00D00754"/>
    <w:rsid w:val="00D06AEA"/>
    <w:rsid w:val="00D126C1"/>
    <w:rsid w:val="00D153DC"/>
    <w:rsid w:val="00D15B4D"/>
    <w:rsid w:val="00D26456"/>
    <w:rsid w:val="00D33D65"/>
    <w:rsid w:val="00D458FF"/>
    <w:rsid w:val="00D53879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8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23</cp:revision>
  <cp:lastPrinted>2016-06-14T01:08:00Z</cp:lastPrinted>
  <dcterms:created xsi:type="dcterms:W3CDTF">2022-06-21T14:54:00Z</dcterms:created>
  <dcterms:modified xsi:type="dcterms:W3CDTF">2025-08-28T20:11:00Z</dcterms:modified>
</cp:coreProperties>
</file>